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dca2814" w14:textId="dca2814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27656B">
        <w:t>121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DE59A0">
        <w:t>10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DE59A0">
        <w:t>10</w:t>
      </w:r>
      <w:r w:rsidR="000E039A">
        <w:t xml:space="preserve">. </w:t>
      </w:r>
      <w:r w:rsidR="00DE59A0">
        <w:t>listopada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9A55D5">
        <w:rPr>
          <w:lang w:eastAsia="en-US"/>
        </w:rPr>
        <w:t xml:space="preserve">BIRKIĆ UGOSTITELJSTVO </w:t>
      </w:r>
      <w:r w:rsidRPr="00E7460D" w:rsidR="009A55D5">
        <w:rPr>
          <w:lang w:eastAsia="en-US"/>
        </w:rPr>
        <w:t xml:space="preserve"> </w:t>
      </w:r>
      <w:r w:rsidR="009A55D5">
        <w:rPr>
          <w:lang w:eastAsia="en-US"/>
        </w:rPr>
        <w:t>j.</w:t>
      </w:r>
      <w:r w:rsidRPr="00E7460D" w:rsidR="009A55D5">
        <w:rPr>
          <w:lang w:eastAsia="en-US"/>
        </w:rPr>
        <w:t xml:space="preserve">d.o.o., </w:t>
      </w:r>
      <w:r w:rsidR="009A55D5">
        <w:rPr>
          <w:lang w:eastAsia="en-US"/>
        </w:rPr>
        <w:t>Medviđa</w:t>
      </w:r>
      <w:r w:rsidRPr="00E7460D" w:rsidR="0027656B">
        <w:rPr>
          <w:lang w:eastAsia="en-US"/>
        </w:rPr>
        <w:t xml:space="preserve">, </w:t>
      </w:r>
      <w:r w:rsidR="0027656B">
        <w:rPr>
          <w:lang w:eastAsia="en-US"/>
        </w:rPr>
        <w:t>Medviđa 112</w:t>
      </w:r>
      <w:r w:rsidRPr="00E7460D" w:rsidR="0027656B">
        <w:rPr>
          <w:lang w:eastAsia="en-US"/>
        </w:rPr>
        <w:t xml:space="preserve">, OIB: </w:t>
      </w:r>
      <w:r w:rsidR="0027656B">
        <w:rPr>
          <w:lang w:eastAsia="en-US"/>
        </w:rPr>
        <w:t>52693759613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7128AA">
      <w:pPr>
        <w:jc w:val="both"/>
      </w:pPr>
      <w:r>
        <w:t>Početak u 9</w:t>
      </w:r>
      <w:r w:rsidR="00076762">
        <w:t>,</w:t>
      </w:r>
      <w:r>
        <w:t>01</w:t>
      </w:r>
      <w:r w:rsidR="00E84861">
        <w:t xml:space="preserve"> </w:t>
      </w:r>
      <w:r w:rsidRPr="00816C78" w:rsidR="006525A1">
        <w:t>sati</w:t>
      </w:r>
    </w:p>
    <w:p w:rsidRPr="00816C78" w:rsidR="006525A1" w:rsidP="006525A1" w:rsidRDefault="006525A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769C3" w:rsidP="009769C3" w:rsidRDefault="009769C3">
      <w:pPr>
        <w:jc w:val="both"/>
      </w:pPr>
    </w:p>
    <w:p w:rsidR="00DE59A0" w:rsidP="00DE59A0" w:rsidRDefault="00DE59A0">
      <w:pPr>
        <w:jc w:val="both"/>
      </w:pPr>
      <w:r w:rsidRPr="00816C78">
        <w:t>Za stečajnog dužnika:</w:t>
      </w:r>
      <w:r>
        <w:t xml:space="preserve"> </w:t>
      </w:r>
      <w:r w:rsidR="007128AA">
        <w:t>nitko</w:t>
      </w:r>
    </w:p>
    <w:p w:rsidRPr="00816C78" w:rsidR="00DE59A0" w:rsidP="00DE59A0" w:rsidRDefault="00DE59A0">
      <w:pPr>
        <w:jc w:val="both"/>
      </w:pPr>
      <w:r w:rsidRPr="00816C78">
        <w:t xml:space="preserve">                                       </w:t>
      </w:r>
    </w:p>
    <w:p w:rsidR="00DE59A0" w:rsidP="00DE59A0" w:rsidRDefault="00DE59A0">
      <w:pPr>
        <w:jc w:val="both"/>
      </w:pPr>
      <w:r w:rsidRPr="00816C78">
        <w:t>Za predlagatelja</w:t>
      </w:r>
      <w:r>
        <w:t xml:space="preserve">:  </w:t>
      </w:r>
      <w:r w:rsidR="007128AA">
        <w:t>nitko</w:t>
      </w:r>
    </w:p>
    <w:p w:rsidR="00DE59A0" w:rsidP="00DE59A0" w:rsidRDefault="00DE59A0">
      <w:pPr>
        <w:jc w:val="both"/>
      </w:pPr>
    </w:p>
    <w:p w:rsidR="007128AA" w:rsidP="00DE59A0" w:rsidRDefault="007128AA">
      <w:pPr>
        <w:jc w:val="both"/>
      </w:pPr>
      <w:r>
        <w:t>Utvrđuje se da je 9. listopada 2019. putem telefona Goran Karan ispričao svoj nedolazak jer se nalazi na radu u Njemačkoj i da bi mogao biti u Hrvatskoj u prosincu, pa moli odgodu ročišta.</w:t>
      </w:r>
    </w:p>
    <w:p w:rsidR="00DE59A0" w:rsidP="00DE59A0" w:rsidRDefault="00DE59A0">
      <w:pPr>
        <w:jc w:val="both"/>
      </w:pPr>
    </w:p>
    <w:p w:rsidRPr="002C241F" w:rsidR="00DE59A0" w:rsidP="00DE59A0" w:rsidRDefault="00DE59A0">
      <w:pPr>
        <w:jc w:val="both"/>
      </w:pPr>
      <w:r w:rsidRPr="002C241F">
        <w:t xml:space="preserve">Dovršeno u </w:t>
      </w:r>
      <w:r w:rsidR="007128AA">
        <w:t>9,02</w:t>
      </w:r>
      <w:r>
        <w:t xml:space="preserve"> sati</w:t>
      </w:r>
    </w:p>
    <w:p w:rsidR="00DE59A0" w:rsidP="00DE59A0" w:rsidRDefault="00DE59A0">
      <w:pPr>
        <w:jc w:val="both"/>
      </w:pPr>
    </w:p>
    <w:p w:rsidRPr="002C241F" w:rsidR="00DE59A0" w:rsidP="00DE59A0" w:rsidRDefault="00DE59A0">
      <w:pPr>
        <w:ind w:firstLine="708"/>
        <w:jc w:val="both"/>
      </w:pPr>
    </w:p>
    <w:p w:rsidRPr="002C241F" w:rsidR="00DE59A0" w:rsidP="00DE59A0" w:rsidRDefault="00DE59A0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DE59A0" w:rsidP="00DE59A0" w:rsidRDefault="00DE59A0"/>
    <w:p w:rsidRPr="002C241F" w:rsidR="00DE59A0" w:rsidP="00DE59A0" w:rsidRDefault="00DE59A0"/>
    <w:p w:rsidRPr="002C241F" w:rsidR="00DE59A0" w:rsidP="00DE59A0" w:rsidRDefault="00DE59A0"/>
    <w:p w:rsidRPr="002C241F" w:rsidR="00DE59A0" w:rsidP="00DE59A0" w:rsidRDefault="00DE59A0"/>
    <w:p w:rsidRPr="002C241F" w:rsidR="00DE59A0" w:rsidP="00DE59A0" w:rsidRDefault="00DE59A0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DE59A0" w:rsidP="00DE59A0" w:rsidRDefault="00DE59A0"/>
    <w:p w:rsidRPr="002C241F" w:rsidR="00DE59A0" w:rsidP="00DE59A0" w:rsidRDefault="00DE59A0">
      <w:pPr>
        <w:jc w:val="both"/>
      </w:pPr>
    </w:p>
    <w:p w:rsidRPr="002C241F" w:rsidR="00DE59A0" w:rsidP="00DE59A0" w:rsidRDefault="00DE59A0">
      <w:pPr>
        <w:jc w:val="both"/>
      </w:pPr>
    </w:p>
    <w:p w:rsidR="00DE59A0" w:rsidP="00DE59A0" w:rsidRDefault="00DE59A0">
      <w:pPr>
        <w:jc w:val="both"/>
      </w:pPr>
    </w:p>
    <w:p w:rsidR="00DE59A0" w:rsidP="00DE59A0" w:rsidRDefault="00DE59A0">
      <w:pPr>
        <w:jc w:val="both"/>
      </w:pPr>
    </w:p>
    <w:p w:rsidR="00DE59A0" w:rsidP="00DE59A0" w:rsidRDefault="00DE59A0">
      <w:pPr>
        <w:jc w:val="both"/>
      </w:pPr>
    </w:p>
    <w:p w:rsidRPr="002C241F" w:rsidR="00DE59A0" w:rsidP="00DE59A0" w:rsidRDefault="00DE59A0">
      <w:pPr>
        <w:jc w:val="both"/>
      </w:pPr>
    </w:p>
    <w:p w:rsidRPr="002C241F" w:rsidR="00DE59A0" w:rsidP="00DE59A0" w:rsidRDefault="00DE59A0">
      <w:pPr>
        <w:jc w:val="both"/>
      </w:pPr>
    </w:p>
    <w:p w:rsidRPr="002C241F" w:rsidR="00A25693" w:rsidP="00DE59A0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28A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7656B">
      <w:t>121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DE59A0">
      <w:t>10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4A11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5BA2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23743"/>
    <w:rsid w:val="00232271"/>
    <w:rsid w:val="00232806"/>
    <w:rsid w:val="00232BED"/>
    <w:rsid w:val="00242C9A"/>
    <w:rsid w:val="00246714"/>
    <w:rsid w:val="00253BEE"/>
    <w:rsid w:val="002560C0"/>
    <w:rsid w:val="002561F2"/>
    <w:rsid w:val="00260908"/>
    <w:rsid w:val="0027656B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E5A5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25514"/>
    <w:rsid w:val="0053278A"/>
    <w:rsid w:val="00534A25"/>
    <w:rsid w:val="005552EA"/>
    <w:rsid w:val="00557333"/>
    <w:rsid w:val="00573626"/>
    <w:rsid w:val="005829D8"/>
    <w:rsid w:val="005A7CC0"/>
    <w:rsid w:val="005D6A62"/>
    <w:rsid w:val="005E2A1C"/>
    <w:rsid w:val="005E3615"/>
    <w:rsid w:val="005E394C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7265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28AA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6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374E8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A55D5"/>
    <w:rsid w:val="009C1DB7"/>
    <w:rsid w:val="009C3880"/>
    <w:rsid w:val="009E323C"/>
    <w:rsid w:val="009E55F7"/>
    <w:rsid w:val="009E6FED"/>
    <w:rsid w:val="009E7531"/>
    <w:rsid w:val="009E755B"/>
    <w:rsid w:val="009F1B28"/>
    <w:rsid w:val="009F541D"/>
    <w:rsid w:val="00A03F94"/>
    <w:rsid w:val="00A10A65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A46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92D"/>
    <w:rsid w:val="00C42D57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301A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77EB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59A0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195BA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95BA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95BA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95BA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95BA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95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B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B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B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B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10. listopada 2019.</izvorni_sadrzaj>
    <derivirana_varijabla naziv="DomainObject.StvarniPocetakDatum_1">10. listopada 2019.</derivirana_varijabla>
  </DomainObject.StvarniPocetakDatum>
  <DomainObject.StvarniZavrsetakDatum>
    <izvorni_sadrzaj>10. listopada 2019.</izvorni_sadrzaj>
    <derivirana_varijabla naziv="DomainObject.StvarniZavrsetakDatum_1">10. listopada 2019.</derivirana_varijabla>
  </DomainObject.StvarniZavrsetakDatum>
  <DomainObject.PlaniraniZavrsetakDatum>
    <izvorni_sadrzaj>10. listopada 2019.</izvorni_sadrzaj>
    <derivirana_varijabla naziv="DomainObject.PlaniraniZavrsetakDatum_1">10. listopada 2019.</derivirana_varijabla>
  </DomainObject.PlaniraniZavrsetakDatum>
  <DomainObject.PlaniraniPocetakDatum>
    <izvorni_sadrzaj>10. listopada 2019.</izvorni_sadrzaj>
    <derivirana_varijabla naziv="DomainObject.PlaniraniPocetakDatum_1">10. listopada 2019.</derivirana_varijabla>
  </DomainObject.PlaniraniPocetakDatum>
  <DomainObject.StvarniPocetakVrijeme>
    <izvorni_sadrzaj>09:01</izvorni_sadrzaj>
    <derivirana_varijabla naziv="DomainObject.StvarniPocetakVrijeme_1">09:01</derivirana_varijabla>
  </DomainObject.StvarniPocetakVrijeme>
  <DomainObject.StvarniZavrsetakVrijeme>
    <izvorni_sadrzaj>09:02</izvorni_sadrzaj>
    <derivirana_varijabla naziv="DomainObject.StvarniZavrsetakVrijeme_1">09:02</derivirana_varijabla>
  </DomainObject.StvarniZavrsetakVrijeme>
  <DomainObject.PlaniraniZavrsetakVrijeme>
    <izvorni_sadrzaj>08:40</izvorni_sadrzaj>
    <derivirana_varijabla naziv="DomainObject.PlaniraniZavrsetakVrijeme_1">08:40</derivirana_varijabla>
  </DomainObject.PlaniraniZavrsetakVrijeme>
  <DomainObject.PlaniraniPocetakVrijeme>
    <izvorni_sadrzaj>08:35</izvorni_sadrzaj>
    <derivirana_varijabla naziv="DomainObject.PlaniraniPocetakVrijeme_1">08:35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listopada 2019.</izvorni_sadrzaj>
    <derivirana_varijabla naziv="DomainObject.Zapisnik.DatumKreiranja_1">10.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St-121/2019-9</izvorni_sadrzaj>
    <derivirana_varijabla naziv="DomainObject.Zapisnik.Oznaka_1">St-121/2019-9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2019.</izvorni_sadrzaj>
    <derivirana_varijabla naziv="DomainObject.Predmet.DatumOsnivanja_1">25.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St-121/2019</izvorni_sadrzaj>
    <derivirana_varijabla naziv="DomainObject.Predmet.OznakaBroj_1">St-121/2019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BIRKIĆ UGOSTITELJSTVO j.d.o.o. za trgovinu i ugostiteljstvo</izvorni_sadrzaj>
    <derivirana_varijabla naziv="DomainObject.Predmet.ProtustrankaFormated_1">  BIRKIĆ UGOSTITELJSTVO j.d.o.o. za trgovinu i ugostiteljstvo</derivirana_varijabla>
  </DomainObject.Predmet.ProtustrankaFormated>
  <DomainObject.Predmet.ProtustrankaFormatedOIB>
    <izvorni_sadrzaj>  BIRKIĆ UGOSTITELJSTVO j.d.o.o. za trgovinu i ugostiteljstvo, OIB 52693759613</izvorni_sadrzaj>
    <derivirana_varijabla naziv="DomainObject.Predmet.ProtustrankaFormatedOIB_1">  BIRKIĆ UGOSTITELJSTVO j.d.o.o. za trgovinu i ugostiteljstvo, OIB 52693759613</derivirana_varijabla>
  </DomainObject.Predmet.ProtustrankaFormatedOIB>
  <DomainObject.Predmet.ProtustrankaFormatedWithAdress>
    <izvorni_sadrzaj> BIRKIĆ UGOSTITELJSTVO j.d.o.o. za trgovinu i ugostiteljstvo, Medviđa 112, 23420 Medviđa</izvorni_sadrzaj>
    <derivirana_varijabla naziv="DomainObject.Predmet.ProtustrankaFormatedWithAdress_1"> BIRKIĆ UGOSTITELJSTVO j.d.o.o. za trgovinu i ugostiteljstvo, Medviđa 112, 23420 Medviđa</derivirana_varijabla>
  </DomainObject.Predmet.ProtustrankaFormatedWithAdress>
  <DomainObject.Predmet.ProtustrankaFormatedWithAdressOIB>
    <izvorni_sadrzaj> BIRKIĆ UGOSTITELJSTVO j.d.o.o. za trgovinu i ugostiteljstvo, OIB 52693759613, Medviđa 112, 23420 Medviđa</izvorni_sadrzaj>
    <derivirana_varijabla naziv="DomainObject.Predmet.ProtustrankaFormatedWithAdressOIB_1"> BIRKIĆ UGOSTITELJSTVO j.d.o.o. za trgovinu i ugostiteljstvo, OIB 52693759613, Medviđa 112, 23420 Medviđa</derivirana_varijabla>
  </DomainObject.Predmet.ProtustrankaFormatedWithAdressOIB>
  <DomainObject.Predmet.ProtustrankaWithAdress>
    <izvorni_sadrzaj>BIRKIĆ UGOSTITELJSTVO j.d.o.o. za trgovinu i ugostiteljstvo Medviđa 112, 23420 Medviđa</izvorni_sadrzaj>
    <derivirana_varijabla naziv="DomainObject.Predmet.ProtustrankaWithAdress_1">BIRKIĆ UGOSTITELJSTVO j.d.o.o. za trgovinu i ugostiteljstvo Medviđa 112, 23420 Medviđa</derivirana_varijabla>
  </DomainObject.Predmet.ProtustrankaWithAdress>
  <DomainObject.Predmet.ProtustrankaWithAdressOIB>
    <izvorni_sadrzaj>BIRKIĆ UGOSTITELJSTVO j.d.o.o. za trgovinu i ugostiteljstvo, OIB 52693759613, Medviđa 112, 23420 Medviđa</izvorni_sadrzaj>
    <derivirana_varijabla naziv="DomainObject.Predmet.ProtustrankaWithAdressOIB_1">BIRKIĆ UGOSTITELJSTVO j.d.o.o. za trgovinu i ugostiteljstvo, OIB 52693759613, Medviđa 112, 23420 Medviđa</derivirana_varijabla>
  </DomainObject.Predmet.ProtustrankaWithAdressOIB>
  <DomainObject.Predmet.ProtustrankaNazivFormated>
    <izvorni_sadrzaj>BIRKIĆ UGOSTITELJSTVO j.d.o.o. za trgovinu i ugostiteljstvo</izvorni_sadrzaj>
    <derivirana_varijabla naziv="DomainObject.Predmet.ProtustrankaNazivFormated_1">BIRKIĆ UGOSTITELJSTVO j.d.o.o. za trgovinu i ugostiteljstvo</derivirana_varijabla>
  </DomainObject.Predmet.ProtustrankaNazivFormated>
  <DomainObject.Predmet.ProtustrankaNazivFormatedOIB>
    <izvorni_sadrzaj>BIRKIĆ UGOSTITELJSTVO j.d.o.o. za trgovinu i ugostiteljstvo, OIB 52693759613</izvorni_sadrzaj>
    <derivirana_varijabla naziv="DomainObject.Predmet.ProtustrankaNazivFormatedOIB_1">BIRKIĆ UGOSTITELJSTVO j.d.o.o. za trgovinu i ugostiteljstvo, OIB 52693759613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BIRKIĆ UGOSTITELJSTVO j.d.o.o. za trgovinu i ugostiteljstvo</item>
    </izvorni_sadrzaj>
    <derivirana_varijabla naziv="DomainObject.Predmet.ProtuStrankaListFormated_1">
      <item>BIRKIĆ UGOSTITELJSTVO j.d.o.o. za trgovinu i ugostiteljstvo</item>
    </derivirana_varijabla>
  </DomainObject.Predmet.ProtuStrankaListFormated>
  <DomainObject.Predmet.ProtuStrankaListFormatedOIB>
    <izvorni_sadrzaj>
      <item>BIRKIĆ UGOSTITELJSTVO j.d.o.o. za trgovinu i ugostiteljstvo, OIB 52693759613</item>
    </izvorni_sadrzaj>
    <derivirana_varijabla naziv="DomainObject.Predmet.ProtuStrankaListFormatedOIB_1">
      <item>BIRKIĆ UGOSTITELJSTVO j.d.o.o. za trgovinu i ugostiteljstvo, OIB 52693759613</item>
    </derivirana_varijabla>
  </DomainObject.Predmet.ProtuStrankaListFormatedOIB>
  <DomainObject.Predmet.ProtuStrankaListFormatedWithAdress>
    <izvorni_sadrzaj>
      <item>BIRKIĆ UGOSTITELJSTVO j.d.o.o. za trgovinu i ugostiteljstvo, Medviđa 112, 23420 Medviđa</item>
    </izvorni_sadrzaj>
    <derivirana_varijabla naziv="DomainObject.Predmet.ProtuStrankaListFormatedWithAdress_1">
      <item>BIRKIĆ UGOSTITELJSTVO j.d.o.o. za trgovinu i ugostiteljstvo, Medviđa 112, 23420 Medviđa</item>
    </derivirana_varijabla>
  </DomainObject.Predmet.ProtuStrankaListFormatedWithAdress>
  <DomainObject.Predmet.ProtuStrankaListFormatedWithAdressOIB>
    <izvorni_sadrzaj>
      <item>BIRKIĆ UGOSTITELJSTVO j.d.o.o. za trgovinu i ugostiteljstvo, OIB 52693759613, Medviđa 112, 23420 Medviđa</item>
    </izvorni_sadrzaj>
    <derivirana_varijabla naziv="DomainObject.Predmet.ProtuStrankaListFormatedWithAdressOIB_1">
      <item>BIRKIĆ UGOSTITELJSTVO j.d.o.o. za trgovinu i ugostiteljstvo, OIB 52693759613, Medviđa 112, 23420 Medviđa</item>
    </derivirana_varijabla>
  </DomainObject.Predmet.ProtuStrankaListFormatedWithAdressOIB>
  <DomainObject.Predmet.ProtuStrankaListNazivFormated>
    <izvorni_sadrzaj>
      <item>BIRKIĆ UGOSTITELJSTVO j.d.o.o. za trgovinu i ugostiteljstvo</item>
    </izvorni_sadrzaj>
    <derivirana_varijabla naziv="DomainObject.Predmet.ProtuStrankaListNazivFormated_1">
      <item>BIRKIĆ UGOSTITELJSTVO j.d.o.o. za trgovinu i ugostiteljstvo</item>
    </derivirana_varijabla>
  </DomainObject.Predmet.ProtuStrankaListNazivFormated>
  <DomainObject.Predmet.ProtuStrankaListNazivFormatedOIB>
    <izvorni_sadrzaj>
      <item>BIRKIĆ UGOSTITELJSTVO j.d.o.o. za trgovinu i ugostiteljstvo, OIB 52693759613</item>
    </izvorni_sadrzaj>
    <derivirana_varijabla naziv="DomainObject.Predmet.ProtuStrankaListNazivFormatedOIB_1">
      <item>BIRKIĆ UGOSTITELJSTVO j.d.o.o. za trgovinu i ugostiteljstvo, OIB 52693759613</item>
    </derivirana_varijabla>
  </DomainObject.Predmet.ProtuStrankaListNazivFormatedOIB>
  <DomainObject.Predmet.OstaliListFormated>
    <izvorni_sadrzaj>
      <item>Šime Birkić</item>
      <item>Goran Karan</item>
    </izvorni_sadrzaj>
    <derivirana_varijabla naziv="DomainObject.Predmet.OstaliListFormated_1">
      <item>Šime Birkić</item>
      <item>Goran Karan</item>
    </derivirana_varijabla>
  </DomainObject.Predmet.OstaliListFormated>
  <DomainObject.Predmet.OstaliListFormatedOIB>
    <izvorni_sadrzaj>
      <item>Šime Birkić, OIB 92157254689</item>
      <item>Goran Karan, OIB 16041540300</item>
    </izvorni_sadrzaj>
    <derivirana_varijabla naziv="DomainObject.Predmet.OstaliListFormatedOIB_1">
      <item>Šime Birkić, OIB 92157254689</item>
      <item>Goran Karan, OIB 16041540300</item>
    </derivirana_varijabla>
  </DomainObject.Predmet.OstaliListFormatedOIB>
  <DomainObject.Predmet.OstaliListFormatedWithAdress>
    <izvorni_sadrzaj>
      <item>Šime Birkić, MEDVIĐA 112 (ranije: MEDVIĐA, MEDVIĐA, 0), 23420 Medviđa</item>
      <item>Goran Karan, Vukšić 126, 23420 Vukšić</item>
    </izvorni_sadrzaj>
    <derivirana_varijabla naziv="DomainObject.Predmet.OstaliListFormatedWithAdress_1">
      <item>Šime Birkić, MEDVIĐA 112 (ranije: MEDVIĐA, MEDVIĐA, 0), 23420 Medviđa</item>
      <item>Goran Karan, Vukšić 126, 23420 Vukšić</item>
    </derivirana_varijabla>
  </DomainObject.Predmet.OstaliListFormatedWithAdress>
  <DomainObject.Predmet.OstaliListFormatedWithAdressOIB>
    <izvorni_sadrzaj>
      <item>Šime Birkić, OIB 92157254689, MEDVIĐA 112 (ranije: MEDVIĐA, MEDVIĐA, 0), 23420 Medviđa</item>
      <item>Goran Karan, OIB 16041540300, Vukšić 126, 23420 Vukšić</item>
    </izvorni_sadrzaj>
    <derivirana_varijabla naziv="DomainObject.Predmet.OstaliListFormatedWithAdressOIB_1">
      <item>Šime Birkić, OIB 92157254689, MEDVIĐA 112 (ranije: MEDVIĐA, MEDVIĐA, 0), 23420 Medviđa</item>
      <item>Goran Karan, OIB 16041540300, Vukšić 126, 23420 Vukšić</item>
    </derivirana_varijabla>
  </DomainObject.Predmet.OstaliListFormatedWithAdressOIB>
  <DomainObject.Predmet.OstaliListNazivFormated>
    <izvorni_sadrzaj>
      <item>Šime Birkić</item>
      <item>Goran Karan</item>
    </izvorni_sadrzaj>
    <derivirana_varijabla naziv="DomainObject.Predmet.OstaliListNazivFormated_1">
      <item>Šime Birkić</item>
      <item>Goran Karan</item>
    </derivirana_varijabla>
  </DomainObject.Predmet.OstaliListNazivFormated>
  <DomainObject.Predmet.OstaliListNazivFormatedOIB>
    <izvorni_sadrzaj>
      <item>Šime Birkić, OIB 92157254689</item>
      <item>Goran Karan, OIB 16041540300</item>
    </izvorni_sadrzaj>
    <derivirana_varijabla naziv="DomainObject.Predmet.OstaliListNazivFormatedOIB_1">
      <item>Šime Birkić, OIB 92157254689</item>
      <item>Goran Karan, OIB 16041540300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listopada 2019.</izvorni_sadrzaj>
    <derivirana_varijabla naziv="DomainObject.Datum_1">10. listopada 2019.</derivirana_varijabla>
  </DomainObject.Datum>
  <DomainObject.PoslovniBrojDokumenta>
    <izvorni_sadrzaj>St-121/2019-9</izvorni_sadrzaj>
    <derivirana_varijabla naziv="DomainObject.PoslovniBrojDokumenta_1">St-121/2019-9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BIRKIĆ UGOSTITELJSTVO j.d.o.o. za trgovinu i ugostiteljstvo</izvorni_sadrzaj>
    <derivirana_varijabla naziv="DomainObject.Predmet.ProtustrankaIDrugi_1">BIRKIĆ UGOSTITELJSTVO j.d.o.o. za trgovinu i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BIRKIĆ UGOSTITELJSTVO j.d.o.o. za trgovinu i ugostiteljstvo, OIB 52693759613, Medviđa 112, 23420 Medviđa</izvorni_sadrzaj>
    <derivirana_varijabla naziv="DomainObject.Predmet.ProtustrankaIDrugiAdressOIB_1">BIRKIĆ UGOSTITELJSTVO j.d.o.o. za trgovinu i ugostiteljstvo, OIB 52693759613, Medviđa 112, 23420 Medviđa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BIRKIĆ UGOSTITELJSTVO j.d.o.o. za trgovinu i ugostiteljstvo</item>
      <item>Šime Birkić</item>
      <item>Goran Karan</item>
    </izvorni_sadrzaj>
    <derivirana_varijabla naziv="DomainObject.Predmet.SudioniciListNaziv_1">
      <item>FINA</item>
      <item>BIRKIĆ UGOSTITELJSTVO j.d.o.o. za trgovinu i ugostiteljstvo</item>
      <item>Šime Birkić</item>
      <item>Goran Karan</item>
    </derivirana_varijabla>
  </DomainObject.Predmet.SudioniciListNaziv>
  <DomainObject.Predmet.SudioniciListAdressOIB>
    <izvorni_sadrzaj>
      <item>FINA, OIB 85821130368, Ivana Danila 4,23000 Zadar</item>
      <item>BIRKIĆ UGOSTITELJSTVO j.d.o.o. za trgovinu i ugostiteljstvo, OIB 52693759613, Medviđa 112,23420 Medviđa</item>
      <item>Šime Birkić, OIB 92157254689, MEDVIĐA 112 (ranije: MEDVIĐA, MEDVIĐA, 0),23420 Medviđa</item>
      <item>Goran Karan, OIB 16041540300, Vukšić 126,23420 Vukšić</item>
    </izvorni_sadrzaj>
    <derivirana_varijabla naziv="DomainObject.Predmet.SudioniciListAdressOIB_1">
      <item>FINA, OIB 85821130368, Ivana Danila 4,23000 Zadar</item>
      <item>BIRKIĆ UGOSTITELJSTVO j.d.o.o. za trgovinu i ugostiteljstvo, OIB 52693759613, Medviđa 112,23420 Medviđa</item>
      <item>Šime Birkić, OIB 92157254689, MEDVIĐA 112 (ranije: MEDVIĐA, MEDVIĐA, 0),23420 Medviđa</item>
      <item>Goran Karan, OIB 16041540300, Vukšić 126,23420 Vukšić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52693759613</item>
      <item>, OIB 92157254689</item>
      <item>, OIB 16041540300</item>
    </izvorni_sadrzaj>
    <derivirana_varijabla naziv="DomainObject.Predmet.SudioniciListNazivOIB_1">
      <item>, OIB 85821130368</item>
      <item>, OIB 52693759613</item>
      <item>, OIB 92157254689</item>
      <item>, OIB 16041540300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127</properties:Words>
  <properties:Characters>686</properties:Characters>
  <properties:Lines>41</properties:Lines>
  <properties:Paragraphs>14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2019-10-10T05:55:00Z</dcterms:created>
  <dc:creator>Ardena Bajlo</dc:creator>
  <cp:lastModifiedBy>Ante Rubelj</cp:lastModifiedBy>
  <cp:lastPrinted>2018-05-24T06:40:00Z</cp:lastPrinted>
  <dcterms:modified xmlns:xsi="http://www.w3.org/2001/XMLSchema-instance" xsi:type="dcterms:W3CDTF">2019-10-10T12:50:00Z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St-121/2019-9 / Zapisnik - Ročište radi izjašnjenja o prijedlogu za otvaranje steč.post (1 St-121-2019-povodom prijedloga za otvaranje stečaja-10.10.19.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